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4D248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263ED19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Charwelton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 Yeoman.</w:t>
      </w:r>
    </w:p>
    <w:p w14:paraId="3E8BA2DC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</w:p>
    <w:p w14:paraId="0DF3B667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</w:p>
    <w:p w14:paraId="59A95725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Palmer, esquire(q.v.), brought a plaint of </w:t>
      </w:r>
      <w:proofErr w:type="spellStart"/>
      <w:r>
        <w:rPr>
          <w:rFonts w:cs="Times New Roman"/>
          <w:szCs w:val="24"/>
        </w:rPr>
        <w:t>cessavit</w:t>
      </w:r>
      <w:proofErr w:type="spellEnd"/>
      <w:r>
        <w:rPr>
          <w:rFonts w:cs="Times New Roman"/>
          <w:szCs w:val="24"/>
        </w:rPr>
        <w:t xml:space="preserve"> per biennium</w:t>
      </w:r>
    </w:p>
    <w:p w14:paraId="50811C74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042D6B35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D76744B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</w:p>
    <w:p w14:paraId="24584940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</w:p>
    <w:p w14:paraId="69FED438" w14:textId="77777777" w:rsidR="00153C1C" w:rsidRDefault="00153C1C" w:rsidP="00153C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October 2022</w:t>
      </w:r>
    </w:p>
    <w:p w14:paraId="5A3FF5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15AD" w14:textId="77777777" w:rsidR="00153C1C" w:rsidRDefault="00153C1C" w:rsidP="009139A6">
      <w:r>
        <w:separator/>
      </w:r>
    </w:p>
  </w:endnote>
  <w:endnote w:type="continuationSeparator" w:id="0">
    <w:p w14:paraId="5C75911D" w14:textId="77777777" w:rsidR="00153C1C" w:rsidRDefault="00153C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C0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2C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FDE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F2661" w14:textId="77777777" w:rsidR="00153C1C" w:rsidRDefault="00153C1C" w:rsidP="009139A6">
      <w:r>
        <w:separator/>
      </w:r>
    </w:p>
  </w:footnote>
  <w:footnote w:type="continuationSeparator" w:id="0">
    <w:p w14:paraId="2D18F1F8" w14:textId="77777777" w:rsidR="00153C1C" w:rsidRDefault="00153C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8F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16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A68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1C"/>
    <w:rsid w:val="000666E0"/>
    <w:rsid w:val="00153C1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75C19"/>
  <w15:chartTrackingRefBased/>
  <w15:docId w15:val="{6519BA95-5C78-46E6-9ABE-09F310D1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3C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2022-12-05T16:01:00Z</dcterms:created>
  <dcterms:modified xsi:type="dcterms:W3CDTF">2022-12-05T16:01:00Z</dcterms:modified>
</cp:coreProperties>
</file>